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30EE3756" w:rsidR="001F34B2" w:rsidRPr="00D9793C" w:rsidRDefault="001F34B2" w:rsidP="00060717">
      <w:pPr>
        <w:pStyle w:val="3"/>
        <w:spacing w:beforeAutospacing="0" w:afterAutospacing="0"/>
        <w:ind w:left="-284"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11184D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68A20124" w14:textId="49193FFD" w:rsidR="001F34B2" w:rsidRPr="00D9793C" w:rsidRDefault="001F34B2" w:rsidP="00060717">
      <w:pPr>
        <w:pStyle w:val="3"/>
        <w:spacing w:beforeAutospacing="0" w:afterAutospacing="0"/>
        <w:ind w:left="-284"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6470BD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2A12B625" w14:textId="77777777" w:rsidR="001F34B2" w:rsidRPr="00D9793C" w:rsidRDefault="001F34B2" w:rsidP="00060717">
      <w:pPr>
        <w:pStyle w:val="3"/>
        <w:spacing w:beforeAutospacing="0" w:afterAutospacing="0"/>
        <w:ind w:left="-284"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A993D6F" w:rsidR="00FC31F6" w:rsidRDefault="001F34B2" w:rsidP="00060717">
      <w:pPr>
        <w:pStyle w:val="3"/>
        <w:spacing w:beforeAutospacing="0" w:afterAutospacing="0"/>
        <w:ind w:left="-284"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Programa do Concurso</w:t>
      </w:r>
    </w:p>
    <w:p w14:paraId="4307F367" w14:textId="5CD7CF56" w:rsidR="009E3D7A" w:rsidRPr="00AA0BDD" w:rsidRDefault="00C2482D" w:rsidP="00060717">
      <w:pPr>
        <w:autoSpaceDE w:val="0"/>
        <w:autoSpaceDN w:val="0"/>
        <w:adjustRightInd w:val="0"/>
        <w:ind w:left="-284"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AA0BDD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</w:t>
      </w:r>
    </w:p>
    <w:p w14:paraId="7F6DB4AB" w14:textId="44A9BC84" w:rsidR="00C2482D" w:rsidRDefault="009E3D7A" w:rsidP="00060717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  <w:r w:rsidRPr="009E3D7A">
        <w:rPr>
          <w:b/>
          <w:bCs/>
          <w:sz w:val="28"/>
          <w:szCs w:val="28"/>
          <w:lang w:val="pt-PT"/>
        </w:rPr>
        <w:t>E</w:t>
      </w:r>
      <w:r w:rsidR="00C2482D" w:rsidRPr="009E3D7A">
        <w:rPr>
          <w:b/>
          <w:bCs/>
          <w:sz w:val="28"/>
          <w:szCs w:val="28"/>
          <w:lang w:val="pt-PT"/>
        </w:rPr>
        <w:t>xperiência em serviços semelhantes</w:t>
      </w:r>
      <w:bookmarkStart w:id="0" w:name="_GoBack"/>
      <w:bookmarkEnd w:id="0"/>
    </w:p>
    <w:p w14:paraId="3EB1F31D" w14:textId="4BC86D3C" w:rsidR="009E3D7A" w:rsidRDefault="009E3D7A" w:rsidP="00060717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</w:p>
    <w:p w14:paraId="3B487A3A" w14:textId="1EE90F57" w:rsidR="009E3D7A" w:rsidRPr="008E7A91" w:rsidRDefault="00C61636" w:rsidP="00060717">
      <w:pPr>
        <w:ind w:left="-284"/>
        <w:rPr>
          <w:sz w:val="24"/>
          <w:szCs w:val="24"/>
          <w:lang w:val="pt-PT"/>
        </w:rPr>
      </w:pPr>
      <w:r w:rsidRPr="00C61636">
        <w:rPr>
          <w:sz w:val="24"/>
          <w:szCs w:val="24"/>
          <w:lang w:val="pt-PT"/>
        </w:rPr>
        <w:t>Os concorrentes prestaram serviços de segurança às instituições de ensino superior ou entidades públicas de Macau (com uma equipa de, no mínimo, 10 empregados), desde o a</w:t>
      </w:r>
      <w:r>
        <w:rPr>
          <w:sz w:val="24"/>
          <w:szCs w:val="24"/>
          <w:lang w:val="pt-PT"/>
        </w:rPr>
        <w:t>no 2015 até 31 de Março de 2020</w:t>
      </w:r>
      <w:r w:rsidR="009E3D7A" w:rsidRPr="00104DA4">
        <w:rPr>
          <w:sz w:val="24"/>
          <w:szCs w:val="24"/>
          <w:lang w:val="pt-PT"/>
        </w:rPr>
        <w:t>, no prazo consecutivo igual ou superior a um ano, apresentando os respectivos comprovativos (contratos, cartas de adjudicação, notas de encomenda, etc.). Os documentos devem ser originais ou cópias autenticadas e devem satisfazer as seguintes condições.</w:t>
      </w:r>
    </w:p>
    <w:p w14:paraId="6685C7C7" w14:textId="77777777" w:rsidR="009E3D7A" w:rsidRPr="008E7A91" w:rsidRDefault="009E3D7A" w:rsidP="00060717">
      <w:pPr>
        <w:ind w:left="-284"/>
        <w:rPr>
          <w:sz w:val="24"/>
          <w:szCs w:val="24"/>
          <w:lang w:val="pt-PT"/>
        </w:rPr>
      </w:pPr>
    </w:p>
    <w:p w14:paraId="2EB8F38A" w14:textId="59411ED7" w:rsidR="00C2482D" w:rsidRPr="00C775B4" w:rsidRDefault="009E3D7A" w:rsidP="00060717">
      <w:pPr>
        <w:ind w:left="-284"/>
        <w:rPr>
          <w:rFonts w:eastAsia="DFKaiShu-SB-Estd-BF"/>
          <w:kern w:val="0"/>
          <w:lang w:val="pt-PT"/>
        </w:rPr>
      </w:pPr>
      <w:r w:rsidRPr="008E7A91">
        <w:rPr>
          <w:sz w:val="24"/>
          <w:szCs w:val="24"/>
          <w:lang w:val="pt-PT"/>
        </w:rPr>
        <w:t>Será calculada conforme o número de contratos a pontuação para a experiência de serviço que satisfaça os referidos requisitos. Caso o prazo consecutivo de contrato de serviço sej</w:t>
      </w:r>
      <w:r w:rsidR="00152E50">
        <w:rPr>
          <w:sz w:val="24"/>
          <w:szCs w:val="24"/>
          <w:lang w:val="pt-PT"/>
        </w:rPr>
        <w:t xml:space="preserve">a inferior a um ano, obtém 0%. 2% </w:t>
      </w:r>
      <w:r w:rsidRPr="008E7A91">
        <w:rPr>
          <w:sz w:val="24"/>
          <w:szCs w:val="24"/>
          <w:lang w:val="pt-PT"/>
        </w:rPr>
        <w:t>será atribuído a cada contrato com o prazo consecutivo igual ou superior a um ano. No caso de cinco contratos ou superi</w:t>
      </w:r>
      <w:r w:rsidR="00152E50">
        <w:rPr>
          <w:sz w:val="24"/>
          <w:szCs w:val="24"/>
          <w:lang w:val="pt-PT"/>
        </w:rPr>
        <w:t>or, será igualmente atribuído 10</w:t>
      </w:r>
      <w:r w:rsidRPr="008E7A91">
        <w:rPr>
          <w:sz w:val="24"/>
          <w:szCs w:val="24"/>
          <w:lang w:val="pt-PT"/>
        </w:rPr>
        <w:t xml:space="preserve">% </w:t>
      </w:r>
      <w:r w:rsidR="00060717" w:rsidRPr="00060717">
        <w:rPr>
          <w:sz w:val="24"/>
          <w:szCs w:val="24"/>
          <w:lang w:val="pt-PT"/>
        </w:rPr>
        <w:t xml:space="preserve">(Visto que o 1.º contrato constitui um item obrigatório, apenas os 2.º a 6.º contratos estão envolvidos no cálculo da classificação. Os concorrentes devem indicar na </w:t>
      </w:r>
      <w:r w:rsidR="002752E3">
        <w:rPr>
          <w:sz w:val="24"/>
          <w:szCs w:val="24"/>
          <w:lang w:val="pt-PT"/>
        </w:rPr>
        <w:t>t</w:t>
      </w:r>
      <w:r w:rsidR="00060717" w:rsidRPr="00060717">
        <w:rPr>
          <w:sz w:val="24"/>
          <w:szCs w:val="24"/>
          <w:lang w:val="pt-PT"/>
        </w:rPr>
        <w:t>abela os cinco melhores itens que satisfaçam as condições para a classificação.)</w:t>
      </w:r>
    </w:p>
    <w:tbl>
      <w:tblPr>
        <w:tblW w:w="9743" w:type="dxa"/>
        <w:tblInd w:w="-5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8"/>
        <w:gridCol w:w="1176"/>
        <w:gridCol w:w="2538"/>
        <w:gridCol w:w="2550"/>
        <w:gridCol w:w="2291"/>
      </w:tblGrid>
      <w:tr w:rsidR="009E3D7A" w:rsidRPr="00C775B4" w14:paraId="23E8C4D8" w14:textId="77777777" w:rsidTr="006C5CEB">
        <w:trPr>
          <w:trHeight w:val="135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24DB728" w14:textId="77777777" w:rsidR="009E3D7A" w:rsidRPr="00C775B4" w:rsidRDefault="009E3D7A" w:rsidP="00C61636">
            <w:pPr>
              <w:widowControl/>
              <w:ind w:left="76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N.º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A785911" w14:textId="77777777" w:rsidR="009E3D7A" w:rsidRPr="00C775B4" w:rsidRDefault="009E3D7A" w:rsidP="00C61636">
            <w:pPr>
              <w:widowControl/>
              <w:ind w:left="99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Designação do cliente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FDAB5B" w14:textId="4D5EB099" w:rsidR="009E3D7A" w:rsidRPr="00C775B4" w:rsidRDefault="009E3D7A" w:rsidP="00060717">
            <w:pPr>
              <w:widowControl/>
              <w:ind w:left="-284"/>
              <w:jc w:val="center"/>
              <w:rPr>
                <w:rFonts w:eastAsia="細明體"/>
                <w:kern w:val="0"/>
              </w:rPr>
            </w:pPr>
            <w:r w:rsidRPr="009E3D7A">
              <w:rPr>
                <w:rFonts w:eastAsia="細明體"/>
                <w:kern w:val="0"/>
                <w:szCs w:val="24"/>
                <w:lang w:val="pt-PT"/>
              </w:rPr>
              <w:t>Nome do projeto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FA39527" w14:textId="77777777" w:rsidR="009E3D7A" w:rsidRPr="00C775B4" w:rsidRDefault="009E3D7A" w:rsidP="00C61636">
            <w:pPr>
              <w:widowControl/>
              <w:ind w:left="-44"/>
              <w:jc w:val="center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Ano de prestação do serviço (só será atribuido valor para um ou mais anos)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3B884D" w14:textId="364C0045" w:rsidR="009E3D7A" w:rsidRPr="00C61636" w:rsidRDefault="009E3D7A" w:rsidP="00C61636">
            <w:pPr>
              <w:widowControl/>
              <w:ind w:left="-35"/>
              <w:jc w:val="center"/>
              <w:rPr>
                <w:kern w:val="0"/>
              </w:rPr>
            </w:pPr>
            <w:r w:rsidRPr="00C61636">
              <w:rPr>
                <w:kern w:val="0"/>
                <w:szCs w:val="24"/>
                <w:lang w:val="pt-PT"/>
              </w:rPr>
              <w:t xml:space="preserve">Número de prestadores de serviço (mínimo de </w:t>
            </w:r>
            <w:r w:rsidR="0056510E" w:rsidRPr="00C61636">
              <w:rPr>
                <w:rFonts w:eastAsiaTheme="minorEastAsia"/>
                <w:kern w:val="0"/>
                <w:szCs w:val="24"/>
                <w:lang w:val="pt-PT" w:eastAsia="zh-TW"/>
              </w:rPr>
              <w:t>10</w:t>
            </w:r>
            <w:r w:rsidRPr="00C61636">
              <w:rPr>
                <w:kern w:val="0"/>
                <w:szCs w:val="24"/>
                <w:lang w:val="pt-PT"/>
              </w:rPr>
              <w:t xml:space="preserve"> </w:t>
            </w:r>
            <w:r w:rsidR="0056510E" w:rsidRPr="00C61636">
              <w:rPr>
                <w:rFonts w:eastAsiaTheme="minorEastAsia"/>
                <w:kern w:val="0"/>
                <w:szCs w:val="24"/>
                <w:lang w:val="pt-PT" w:eastAsia="zh-TW"/>
              </w:rPr>
              <w:t>guardas</w:t>
            </w:r>
            <w:r w:rsidRPr="00C61636">
              <w:rPr>
                <w:kern w:val="0"/>
                <w:szCs w:val="24"/>
                <w:lang w:val="pt-PT"/>
              </w:rPr>
              <w:t>)</w:t>
            </w:r>
          </w:p>
        </w:tc>
      </w:tr>
      <w:tr w:rsidR="009E3D7A" w:rsidRPr="00C775B4" w14:paraId="07CEFDB8" w14:textId="77777777" w:rsidTr="006C5CEB">
        <w:trPr>
          <w:trHeight w:val="73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AB5A" w14:textId="77777777" w:rsidR="009E3D7A" w:rsidRPr="00C61636" w:rsidRDefault="009E3D7A" w:rsidP="00C61636">
            <w:pPr>
              <w:widowControl/>
              <w:ind w:left="76"/>
              <w:jc w:val="center"/>
              <w:rPr>
                <w:kern w:val="0"/>
              </w:rPr>
            </w:pPr>
            <w:proofErr w:type="spellStart"/>
            <w:r w:rsidRPr="00C61636">
              <w:rPr>
                <w:rFonts w:eastAsiaTheme="majorEastAsia"/>
                <w:sz w:val="24"/>
                <w:szCs w:val="24"/>
              </w:rPr>
              <w:t>Por</w:t>
            </w:r>
            <w:proofErr w:type="spellEnd"/>
            <w:r w:rsidRPr="00C61636">
              <w:rPr>
                <w:rFonts w:eastAsiaTheme="majorEastAsia"/>
                <w:sz w:val="24"/>
                <w:szCs w:val="24"/>
              </w:rPr>
              <w:t xml:space="preserve"> ex.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93CD" w14:textId="77777777" w:rsidR="009E3D7A" w:rsidRPr="00C61636" w:rsidRDefault="009E3D7A" w:rsidP="00C61636">
            <w:pPr>
              <w:widowControl/>
              <w:ind w:left="99"/>
              <w:jc w:val="center"/>
              <w:rPr>
                <w:kern w:val="0"/>
              </w:rPr>
            </w:pPr>
            <w:r w:rsidRPr="00C61636">
              <w:rPr>
                <w:rFonts w:eastAsia="新細明體"/>
                <w:kern w:val="0"/>
                <w:lang w:eastAsia="zh-TW"/>
              </w:rPr>
              <w:t>IFTM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52646" w14:textId="3B16CF36" w:rsidR="009E3D7A" w:rsidRPr="00C61636" w:rsidRDefault="009E3D7A" w:rsidP="00C61636">
            <w:pPr>
              <w:widowControl/>
              <w:jc w:val="center"/>
              <w:rPr>
                <w:rFonts w:eastAsia="細明體"/>
                <w:kern w:val="0"/>
              </w:rPr>
            </w:pPr>
            <w:r w:rsidRPr="00C61636">
              <w:rPr>
                <w:szCs w:val="24"/>
                <w:lang w:val="pt-PT"/>
              </w:rPr>
              <w:t xml:space="preserve">Os concorrentes que forneceram </w:t>
            </w:r>
            <w:r w:rsidR="006470BD" w:rsidRPr="00C61636">
              <w:rPr>
                <w:szCs w:val="24"/>
                <w:lang w:val="pt-PT"/>
              </w:rPr>
              <w:t>serviços de segurança</w:t>
            </w:r>
            <w:r w:rsidRPr="00C61636">
              <w:rPr>
                <w:szCs w:val="24"/>
                <w:lang w:val="pt-PT"/>
              </w:rPr>
              <w:t xml:space="preserve"> a IFTM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9F637" w14:textId="77777777" w:rsidR="009E3D7A" w:rsidRPr="00C61636" w:rsidRDefault="009E3D7A" w:rsidP="00C61636">
            <w:pPr>
              <w:widowControl/>
              <w:ind w:left="-4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>01/01/201</w:t>
            </w:r>
            <w:r w:rsidRPr="00C61636">
              <w:rPr>
                <w:rFonts w:eastAsiaTheme="minorEastAsia"/>
                <w:kern w:val="0"/>
                <w:lang w:eastAsia="zh-TW"/>
              </w:rPr>
              <w:t>8</w:t>
            </w:r>
            <w:r w:rsidRPr="00C61636">
              <w:rPr>
                <w:kern w:val="0"/>
              </w:rPr>
              <w:t>~31/12/201</w:t>
            </w:r>
            <w:r w:rsidRPr="00C61636">
              <w:rPr>
                <w:rFonts w:eastAsiaTheme="minorEastAsia"/>
                <w:kern w:val="0"/>
                <w:lang w:eastAsia="zh-TW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76AF5" w14:textId="4833AEE9" w:rsidR="009E3D7A" w:rsidRPr="00C61636" w:rsidRDefault="00A23930" w:rsidP="00C61636">
            <w:pPr>
              <w:widowControl/>
              <w:ind w:left="-35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>20</w:t>
            </w:r>
            <w:r w:rsidR="009E3D7A" w:rsidRPr="00C61636">
              <w:rPr>
                <w:szCs w:val="24"/>
                <w:lang w:val="pt-PT"/>
              </w:rPr>
              <w:t xml:space="preserve"> pessoas</w:t>
            </w:r>
          </w:p>
        </w:tc>
      </w:tr>
      <w:tr w:rsidR="009E3D7A" w:rsidRPr="00C775B4" w14:paraId="3978E4CF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6C26" w14:textId="77777777" w:rsidR="006A5C7F" w:rsidRPr="00C61636" w:rsidRDefault="009E3D7A" w:rsidP="00C61636">
            <w:pPr>
              <w:widowControl/>
              <w:ind w:left="76"/>
              <w:jc w:val="center"/>
            </w:pPr>
            <w:r w:rsidRPr="00C61636">
              <w:rPr>
                <w:kern w:val="0"/>
              </w:rPr>
              <w:t>1</w:t>
            </w:r>
            <w:r w:rsidR="006A5C7F" w:rsidRPr="00C61636">
              <w:t xml:space="preserve"> </w:t>
            </w:r>
          </w:p>
          <w:p w14:paraId="25EB2B4D" w14:textId="73ADE686" w:rsidR="009E3D7A" w:rsidRPr="00C61636" w:rsidRDefault="006A5C7F" w:rsidP="00C61636">
            <w:pPr>
              <w:widowControl/>
              <w:ind w:left="76"/>
              <w:jc w:val="center"/>
              <w:rPr>
                <w:kern w:val="0"/>
              </w:rPr>
            </w:pPr>
            <w:r w:rsidRPr="00C61636">
              <w:t>(</w:t>
            </w:r>
            <w:proofErr w:type="spellStart"/>
            <w:r w:rsidRPr="00C61636">
              <w:t>C</w:t>
            </w:r>
            <w:r w:rsidRPr="00C61636">
              <w:rPr>
                <w:kern w:val="0"/>
              </w:rPr>
              <w:t>ondição</w:t>
            </w:r>
            <w:proofErr w:type="spellEnd"/>
            <w:r w:rsidRPr="00C61636">
              <w:rPr>
                <w:kern w:val="0"/>
              </w:rPr>
              <w:t xml:space="preserve"> </w:t>
            </w:r>
            <w:proofErr w:type="spellStart"/>
            <w:r w:rsidRPr="00C61636">
              <w:rPr>
                <w:snapToGrid w:val="0"/>
                <w:sz w:val="24"/>
                <w:szCs w:val="24"/>
              </w:rPr>
              <w:t>necessária</w:t>
            </w:r>
            <w:proofErr w:type="spellEnd"/>
            <w:r w:rsidRPr="00C61636">
              <w:rPr>
                <w:kern w:val="0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00A3" w14:textId="77777777" w:rsidR="009E3D7A" w:rsidRPr="00C61636" w:rsidRDefault="009E3D7A" w:rsidP="00C61636">
            <w:pPr>
              <w:widowControl/>
              <w:ind w:left="99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A5AFD" w14:textId="77777777" w:rsidR="009E3D7A" w:rsidRPr="00C61636" w:rsidRDefault="009E3D7A" w:rsidP="00060717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1535C" w14:textId="77777777" w:rsidR="009E3D7A" w:rsidRPr="00C61636" w:rsidRDefault="009E3D7A" w:rsidP="00060717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7B3C9" w14:textId="77777777" w:rsidR="009E3D7A" w:rsidRPr="00C61636" w:rsidRDefault="009E3D7A" w:rsidP="00060717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</w:tr>
      <w:tr w:rsidR="009E3D7A" w:rsidRPr="00C775B4" w14:paraId="3C094528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8A13" w14:textId="77777777" w:rsidR="009E3D7A" w:rsidRPr="00C61636" w:rsidRDefault="009E3D7A" w:rsidP="00C61636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01B4" w14:textId="77777777" w:rsidR="009E3D7A" w:rsidRPr="00C61636" w:rsidRDefault="009E3D7A" w:rsidP="00C61636">
            <w:pPr>
              <w:widowControl/>
              <w:ind w:left="99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F012C" w14:textId="77777777" w:rsidR="009E3D7A" w:rsidRPr="00C61636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EA53" w14:textId="77777777" w:rsidR="009E3D7A" w:rsidRPr="00C61636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3703" w14:textId="77777777" w:rsidR="009E3D7A" w:rsidRPr="00C61636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</w:tr>
      <w:tr w:rsidR="009E3D7A" w:rsidRPr="00C775B4" w14:paraId="5FA187C6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6ECA" w14:textId="77777777" w:rsidR="009E3D7A" w:rsidRPr="00C775B4" w:rsidRDefault="009E3D7A" w:rsidP="00C61636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FBBF" w14:textId="77777777" w:rsidR="009E3D7A" w:rsidRPr="00C775B4" w:rsidRDefault="009E3D7A" w:rsidP="00C61636">
            <w:pPr>
              <w:widowControl/>
              <w:ind w:left="99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9A95A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2A8CE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2A8C6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  <w:tr w:rsidR="009E3D7A" w:rsidRPr="00C775B4" w14:paraId="75D0F99B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364C" w14:textId="77777777" w:rsidR="009E3D7A" w:rsidRPr="00C775B4" w:rsidRDefault="009E3D7A" w:rsidP="00C61636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D839" w14:textId="77777777" w:rsidR="009E3D7A" w:rsidRPr="00C775B4" w:rsidRDefault="009E3D7A" w:rsidP="00C61636">
            <w:pPr>
              <w:widowControl/>
              <w:ind w:left="99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00203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9F7F1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C3FF" w14:textId="77777777" w:rsidR="009E3D7A" w:rsidRPr="00C775B4" w:rsidRDefault="009E3D7A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  <w:tr w:rsidR="006C5CEB" w:rsidRPr="00C775B4" w14:paraId="34889320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838B" w14:textId="76810B69" w:rsidR="006C5CEB" w:rsidRPr="00C775B4" w:rsidRDefault="006C5CEB" w:rsidP="00C61636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317B" w14:textId="77777777" w:rsidR="006C5CEB" w:rsidRPr="00C775B4" w:rsidRDefault="006C5CEB" w:rsidP="00C61636">
            <w:pPr>
              <w:widowControl/>
              <w:ind w:left="99"/>
              <w:rPr>
                <w:color w:val="000000"/>
                <w:kern w:val="0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08082F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2EDE60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15C08C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</w:tr>
      <w:tr w:rsidR="006C5CEB" w:rsidRPr="00C775B4" w14:paraId="2A3B3611" w14:textId="77777777" w:rsidTr="006C5CEB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8051" w14:textId="4F9FC4B6" w:rsidR="006C5CEB" w:rsidRPr="00C775B4" w:rsidRDefault="006C5CEB" w:rsidP="00C61636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9DB6" w14:textId="77777777" w:rsidR="006C5CEB" w:rsidRPr="00C775B4" w:rsidRDefault="006C5CEB" w:rsidP="00C61636">
            <w:pPr>
              <w:widowControl/>
              <w:ind w:left="99"/>
              <w:rPr>
                <w:color w:val="000000"/>
                <w:kern w:val="0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51360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535EB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1275BA" w14:textId="77777777" w:rsidR="006C5CEB" w:rsidRPr="00C775B4" w:rsidRDefault="006C5CEB" w:rsidP="00060717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</w:p>
        </w:tc>
      </w:tr>
    </w:tbl>
    <w:p w14:paraId="1F813336" w14:textId="70D5E478" w:rsidR="000E25AF" w:rsidRPr="00C775B4" w:rsidRDefault="000E25AF" w:rsidP="00B26C1A">
      <w:pPr>
        <w:ind w:left="426" w:hanging="852"/>
        <w:rPr>
          <w:rFonts w:eastAsiaTheme="majorEastAsia"/>
          <w:sz w:val="24"/>
          <w:szCs w:val="24"/>
        </w:rPr>
      </w:pPr>
      <w:proofErr w:type="spellStart"/>
      <w:r w:rsidRPr="00C775B4">
        <w:rPr>
          <w:snapToGrid w:val="0"/>
          <w:sz w:val="24"/>
          <w:szCs w:val="24"/>
        </w:rPr>
        <w:t>Nota</w:t>
      </w:r>
      <w:proofErr w:type="spellEnd"/>
      <w:r w:rsidRPr="00C775B4">
        <w:rPr>
          <w:snapToGrid w:val="0"/>
          <w:sz w:val="24"/>
          <w:szCs w:val="24"/>
        </w:rPr>
        <w:t xml:space="preserve">: </w:t>
      </w:r>
      <w:r w:rsidRPr="00C775B4">
        <w:rPr>
          <w:snapToGrid w:val="0"/>
          <w:sz w:val="24"/>
          <w:szCs w:val="24"/>
        </w:rPr>
        <w:tab/>
      </w:r>
      <w:proofErr w:type="spellStart"/>
      <w:r w:rsidRPr="00C775B4">
        <w:rPr>
          <w:snapToGrid w:val="0"/>
          <w:sz w:val="24"/>
          <w:szCs w:val="24"/>
        </w:rPr>
        <w:t>Apenas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r w:rsidR="0056510E">
        <w:rPr>
          <w:snapToGrid w:val="0"/>
          <w:sz w:val="24"/>
          <w:szCs w:val="24"/>
        </w:rPr>
        <w:t>a</w:t>
      </w:r>
      <w:r w:rsidR="0056510E" w:rsidRPr="0056510E">
        <w:rPr>
          <w:snapToGrid w:val="0"/>
          <w:sz w:val="24"/>
          <w:szCs w:val="24"/>
        </w:rPr>
        <w:t xml:space="preserve"> </w:t>
      </w:r>
      <w:proofErr w:type="spellStart"/>
      <w:r w:rsidR="0056510E" w:rsidRPr="0056510E">
        <w:rPr>
          <w:snapToGrid w:val="0"/>
          <w:sz w:val="24"/>
          <w:szCs w:val="24"/>
        </w:rPr>
        <w:t>condição</w:t>
      </w:r>
      <w:proofErr w:type="spellEnd"/>
      <w:r w:rsidR="0056510E" w:rsidRPr="0056510E">
        <w:rPr>
          <w:snapToGrid w:val="0"/>
          <w:sz w:val="24"/>
          <w:szCs w:val="24"/>
        </w:rPr>
        <w:t xml:space="preserve"> </w:t>
      </w:r>
      <w:proofErr w:type="spellStart"/>
      <w:r w:rsidR="0056510E" w:rsidRPr="0056510E">
        <w:rPr>
          <w:snapToGrid w:val="0"/>
          <w:sz w:val="24"/>
          <w:szCs w:val="24"/>
        </w:rPr>
        <w:t>necessária</w:t>
      </w:r>
      <w:proofErr w:type="spellEnd"/>
      <w:r w:rsidR="0056510E" w:rsidRPr="0056510E">
        <w:rPr>
          <w:snapToGrid w:val="0"/>
          <w:sz w:val="24"/>
          <w:szCs w:val="24"/>
        </w:rPr>
        <w:t xml:space="preserve"> </w:t>
      </w:r>
      <w:r w:rsidR="0056510E">
        <w:rPr>
          <w:snapToGrid w:val="0"/>
          <w:sz w:val="24"/>
          <w:szCs w:val="24"/>
        </w:rPr>
        <w:t>e</w:t>
      </w:r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cinco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primeiros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itens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devem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ser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preenchidos</w:t>
      </w:r>
      <w:proofErr w:type="spellEnd"/>
      <w:r w:rsidRPr="00C775B4">
        <w:rPr>
          <w:snapToGrid w:val="0"/>
          <w:sz w:val="24"/>
          <w:szCs w:val="24"/>
        </w:rPr>
        <w:t xml:space="preserve">. No </w:t>
      </w:r>
      <w:proofErr w:type="spellStart"/>
      <w:r w:rsidRPr="00C775B4">
        <w:rPr>
          <w:snapToGrid w:val="0"/>
          <w:sz w:val="24"/>
          <w:szCs w:val="24"/>
        </w:rPr>
        <w:t>caso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Pr="00C775B4">
        <w:rPr>
          <w:snapToGrid w:val="0"/>
          <w:sz w:val="24"/>
          <w:szCs w:val="24"/>
        </w:rPr>
        <w:t>mais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="0056510E">
        <w:rPr>
          <w:snapToGrid w:val="0"/>
          <w:sz w:val="24"/>
          <w:szCs w:val="24"/>
        </w:rPr>
        <w:t>seis</w:t>
      </w:r>
      <w:proofErr w:type="spellEnd"/>
      <w:r w:rsidRPr="00C775B4">
        <w:rPr>
          <w:snapToGrid w:val="0"/>
          <w:sz w:val="24"/>
          <w:szCs w:val="24"/>
        </w:rPr>
        <w:t xml:space="preserve">, </w:t>
      </w:r>
      <w:proofErr w:type="spellStart"/>
      <w:r w:rsidRPr="00C775B4">
        <w:rPr>
          <w:snapToGrid w:val="0"/>
          <w:sz w:val="24"/>
          <w:szCs w:val="24"/>
          <w:u w:val="single"/>
        </w:rPr>
        <w:t>apenas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r w:rsidR="0056510E">
        <w:rPr>
          <w:snapToGrid w:val="0"/>
          <w:sz w:val="24"/>
          <w:szCs w:val="24"/>
          <w:u w:val="single"/>
        </w:rPr>
        <w:t>a</w:t>
      </w:r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="0056510E">
        <w:rPr>
          <w:snapToGrid w:val="0"/>
          <w:sz w:val="24"/>
          <w:szCs w:val="24"/>
          <w:u w:val="single"/>
        </w:rPr>
        <w:t>c</w:t>
      </w:r>
      <w:r w:rsidR="0056510E" w:rsidRPr="0056510E">
        <w:rPr>
          <w:snapToGrid w:val="0"/>
          <w:sz w:val="24"/>
          <w:szCs w:val="24"/>
          <w:u w:val="single"/>
        </w:rPr>
        <w:t>ondição</w:t>
      </w:r>
      <w:proofErr w:type="spellEnd"/>
      <w:r w:rsidR="0056510E" w:rsidRPr="0056510E">
        <w:rPr>
          <w:snapToGrid w:val="0"/>
          <w:sz w:val="24"/>
          <w:szCs w:val="24"/>
          <w:u w:val="single"/>
        </w:rPr>
        <w:t xml:space="preserve"> </w:t>
      </w:r>
      <w:proofErr w:type="spellStart"/>
      <w:r w:rsidR="0056510E" w:rsidRPr="0056510E">
        <w:rPr>
          <w:snapToGrid w:val="0"/>
          <w:sz w:val="24"/>
          <w:szCs w:val="24"/>
          <w:u w:val="single"/>
        </w:rPr>
        <w:t>necessária</w:t>
      </w:r>
      <w:proofErr w:type="spellEnd"/>
      <w:r w:rsidR="0056510E" w:rsidRPr="0056510E">
        <w:rPr>
          <w:snapToGrid w:val="0"/>
          <w:sz w:val="24"/>
          <w:szCs w:val="24"/>
          <w:u w:val="single"/>
        </w:rPr>
        <w:t xml:space="preserve"> </w:t>
      </w:r>
      <w:r w:rsidR="0056510E">
        <w:rPr>
          <w:snapToGrid w:val="0"/>
          <w:sz w:val="24"/>
          <w:szCs w:val="24"/>
          <w:u w:val="single"/>
        </w:rPr>
        <w:t xml:space="preserve">e </w:t>
      </w:r>
      <w:proofErr w:type="spellStart"/>
      <w:r w:rsidRPr="00C775B4">
        <w:rPr>
          <w:snapToGrid w:val="0"/>
          <w:sz w:val="24"/>
          <w:szCs w:val="24"/>
          <w:u w:val="single"/>
        </w:rPr>
        <w:t>cinco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primeiros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serão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seleccionados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para </w:t>
      </w:r>
      <w:proofErr w:type="spellStart"/>
      <w:r w:rsidRPr="00C775B4">
        <w:rPr>
          <w:snapToGrid w:val="0"/>
          <w:sz w:val="24"/>
          <w:szCs w:val="24"/>
          <w:u w:val="single"/>
        </w:rPr>
        <w:t>avaliação</w:t>
      </w:r>
      <w:proofErr w:type="spellEnd"/>
      <w:r w:rsidRPr="00C775B4">
        <w:rPr>
          <w:snapToGrid w:val="0"/>
          <w:sz w:val="24"/>
          <w:szCs w:val="24"/>
          <w:u w:val="single"/>
        </w:rPr>
        <w:t>.</w:t>
      </w:r>
    </w:p>
    <w:p w14:paraId="7BB6FC1E" w14:textId="77777777" w:rsidR="000E25AF" w:rsidRPr="00C775B4" w:rsidRDefault="000E25AF" w:rsidP="00060717">
      <w:pPr>
        <w:pStyle w:val="Web"/>
        <w:spacing w:before="100" w:after="100"/>
        <w:ind w:left="-284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673753D1" w14:textId="10907471" w:rsidR="00374897" w:rsidRPr="00C775B4" w:rsidRDefault="000E25AF" w:rsidP="00060717">
      <w:pPr>
        <w:pStyle w:val="Web"/>
        <w:spacing w:before="100" w:after="100"/>
        <w:ind w:left="-284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sectPr w:rsidR="00374897" w:rsidRPr="00C775B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11184D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820CFA9" w:rsidR="00D07A06" w:rsidRPr="006103FF" w:rsidRDefault="00AA0BDD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A0BDD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A0BDD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2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7777777" w:rsidR="007A36EF" w:rsidRDefault="007A36EF" w:rsidP="0011184D">
    <w:pPr>
      <w:pStyle w:val="a3"/>
      <w:ind w:leftChars="-825" w:left="-1733" w:firstLineChars="512" w:firstLine="1024"/>
    </w:pPr>
    <w:r>
      <w:rPr>
        <w:noProof/>
        <w:lang w:eastAsia="zh-TW"/>
      </w:rPr>
      <w:drawing>
        <wp:inline distT="0" distB="0" distL="0" distR="0" wp14:anchorId="0474B703" wp14:editId="0C9D9B0D">
          <wp:extent cx="3524250" cy="1193105"/>
          <wp:effectExtent l="0" t="0" r="0" b="0"/>
          <wp:docPr id="1" name="圖片 3" descr="\\ntsvr55\Departments\Public Share Folder\IFT Corporate Identity\for Digital Application\IFT CI - Horizontal B&amp;W - Digi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svr55\Departments\Public Share Folder\IFT Corporate Identity\for Digital Application\IFT CI - Horizontal B&amp;W - Digi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1405" cy="1195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0717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4DA4"/>
    <w:rsid w:val="001053A3"/>
    <w:rsid w:val="001056ED"/>
    <w:rsid w:val="00105EA2"/>
    <w:rsid w:val="0010782F"/>
    <w:rsid w:val="0011184D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52E50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1CA7"/>
    <w:rsid w:val="00254D58"/>
    <w:rsid w:val="002552BD"/>
    <w:rsid w:val="00255F81"/>
    <w:rsid w:val="00261F37"/>
    <w:rsid w:val="0027025B"/>
    <w:rsid w:val="00270B98"/>
    <w:rsid w:val="00270C14"/>
    <w:rsid w:val="0027361D"/>
    <w:rsid w:val="002752E3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510E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70BD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A5C7F"/>
    <w:rsid w:val="006B1CD2"/>
    <w:rsid w:val="006C0A1F"/>
    <w:rsid w:val="006C32DA"/>
    <w:rsid w:val="006C4072"/>
    <w:rsid w:val="006C5717"/>
    <w:rsid w:val="006C5CEB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2CCA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3D7A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2393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0BDD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254B8"/>
    <w:rsid w:val="00B26C1A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636"/>
    <w:rsid w:val="00C61B54"/>
    <w:rsid w:val="00C61FF7"/>
    <w:rsid w:val="00C6290C"/>
    <w:rsid w:val="00C66E4D"/>
    <w:rsid w:val="00C70766"/>
    <w:rsid w:val="00C743AC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3009C-BC7D-4752-A40D-4A5F08DA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288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2</cp:revision>
  <cp:lastPrinted>2020-06-12T08:45:00Z</cp:lastPrinted>
  <dcterms:created xsi:type="dcterms:W3CDTF">2020-06-12T08:45:00Z</dcterms:created>
  <dcterms:modified xsi:type="dcterms:W3CDTF">2020-06-12T08:45:00Z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